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C70B36" w:rsidRDefault="00C70B36"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6652BE" w:rsidRPr="006652BE" w:rsidRDefault="006652BE" w:rsidP="006652BE">
      <w:pPr>
        <w:pStyle w:val="fcase1ertab"/>
        <w:pBdr>
          <w:top w:val="single" w:sz="4" w:space="1" w:color="auto"/>
          <w:left w:val="single" w:sz="4" w:space="4" w:color="auto"/>
          <w:bottom w:val="single" w:sz="4" w:space="19"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p>
    <w:p w:rsidR="00863580" w:rsidRPr="00DC3C8C" w:rsidRDefault="005D118E" w:rsidP="00DC3C8C">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2</w:t>
      </w:r>
      <w:r w:rsidR="00863580" w:rsidRPr="00DC3C8C">
        <w:rPr>
          <w:rFonts w:ascii="Arial" w:hAnsi="Arial" w:cs="Arial"/>
          <w:b/>
          <w:sz w:val="24"/>
        </w:rPr>
        <w:t xml:space="preserve"> </w:t>
      </w:r>
      <w:r>
        <w:rPr>
          <w:rFonts w:ascii="Arial" w:hAnsi="Arial" w:cs="Arial"/>
          <w:b/>
          <w:sz w:val="24"/>
        </w:rPr>
        <w:t>CLOISONS, DOUBLAGE, FAUX PLAFONDS, PROTECTION DE CHANTIER</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646227">
        <w:rPr>
          <w:rFonts w:ascii="Arial" w:hAnsi="Arial" w:cs="Arial"/>
          <w:sz w:val="24"/>
        </w:rPr>
      </w:r>
      <w:r w:rsidR="00646227">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851A7D" w:rsidRDefault="00C70B36" w:rsidP="00C70B36">
      <w:pPr>
        <w:jc w:val="both"/>
        <w:rPr>
          <w:rFonts w:ascii="Arial" w:hAnsi="Arial" w:cs="Arial"/>
          <w:sz w:val="22"/>
          <w:szCs w:val="22"/>
          <w:u w:val="single"/>
        </w:rPr>
      </w:pPr>
      <w:r w:rsidRPr="00851A7D">
        <w:rPr>
          <w:rFonts w:ascii="Arial" w:hAnsi="Arial" w:cs="Arial"/>
          <w:sz w:val="22"/>
          <w:szCs w:val="22"/>
          <w:u w:val="single"/>
        </w:rPr>
        <w:t>Etablissement :</w:t>
      </w:r>
    </w:p>
    <w:p w:rsidR="00851A7D" w:rsidRPr="003E5229" w:rsidRDefault="00851A7D"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863580" w:rsidRDefault="001507F1" w:rsidP="00863580">
      <w:pPr>
        <w:tabs>
          <w:tab w:val="left" w:pos="426"/>
          <w:tab w:val="left" w:pos="5103"/>
        </w:tabs>
        <w:spacing w:after="120"/>
        <w:jc w:val="both"/>
        <w:rPr>
          <w:rFonts w:ascii="Arial" w:hAnsi="Arial" w:cs="Arial"/>
          <w:sz w:val="22"/>
          <w:szCs w:val="22"/>
        </w:rPr>
      </w:pPr>
      <w:r w:rsidRPr="00851A7D">
        <w:rPr>
          <w:rFonts w:ascii="Arial" w:hAnsi="Arial" w:cs="Arial"/>
          <w:sz w:val="22"/>
          <w:szCs w:val="22"/>
          <w:u w:val="single"/>
        </w:rPr>
        <w:t>Représentant du pouvoir adjudicateur</w:t>
      </w:r>
      <w:r w:rsidR="00C70B36" w:rsidRPr="00851A7D">
        <w:rPr>
          <w:rFonts w:ascii="Arial" w:hAnsi="Arial" w:cs="Arial"/>
          <w:sz w:val="22"/>
          <w:szCs w:val="22"/>
          <w:u w:val="single"/>
        </w:rPr>
        <w:t xml:space="preserve"> </w:t>
      </w:r>
      <w:r w:rsidR="00C70B36" w:rsidRPr="003E5229">
        <w:rPr>
          <w:rFonts w:ascii="Arial" w:hAnsi="Arial" w:cs="Arial"/>
          <w:sz w:val="22"/>
          <w:szCs w:val="22"/>
        </w:rPr>
        <w:t>:</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646227">
        <w:rPr>
          <w:rFonts w:ascii="Arial" w:hAnsi="Arial" w:cs="Arial"/>
          <w:b/>
          <w:bCs/>
          <w:sz w:val="22"/>
          <w:szCs w:val="22"/>
        </w:rPr>
      </w:r>
      <w:r w:rsidR="00646227">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646227">
        <w:rPr>
          <w:rFonts w:ascii="Arial" w:hAnsi="Arial" w:cs="Arial"/>
          <w:b/>
          <w:bCs/>
          <w:sz w:val="22"/>
          <w:szCs w:val="22"/>
        </w:rPr>
      </w:r>
      <w:r w:rsidR="00646227">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E4452D" w:rsidRPr="003E5229" w:rsidRDefault="00E4452D" w:rsidP="00C70B36">
      <w:pPr>
        <w:pStyle w:val="fcase1ertab"/>
        <w:tabs>
          <w:tab w:val="left" w:leader="dot" w:pos="5670"/>
          <w:tab w:val="left" w:leader="dot" w:pos="10206"/>
        </w:tabs>
        <w:rPr>
          <w:rFonts w:ascii="Arial" w:hAnsi="Arial" w:cs="Arial"/>
          <w:sz w:val="22"/>
          <w:szCs w:val="22"/>
        </w:rPr>
      </w:pP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C70B36" w:rsidRDefault="00C70B36" w:rsidP="00C70B36">
      <w:pPr>
        <w:rPr>
          <w:rFonts w:ascii="Arial" w:hAnsi="Arial" w:cs="Arial"/>
          <w:sz w:val="22"/>
          <w:szCs w:val="22"/>
          <w:u w:val="single"/>
        </w:rPr>
      </w:pPr>
      <w:r w:rsidRPr="00851A7D">
        <w:rPr>
          <w:rFonts w:ascii="Arial" w:hAnsi="Arial" w:cs="Arial"/>
          <w:sz w:val="22"/>
          <w:szCs w:val="22"/>
          <w:u w:val="single"/>
        </w:rPr>
        <w:t xml:space="preserve">Désignation, adresse, téléphone du comptable assignataire : </w:t>
      </w:r>
    </w:p>
    <w:p w:rsidR="00851A7D" w:rsidRPr="00851A7D" w:rsidRDefault="00851A7D" w:rsidP="00C70B36">
      <w:pPr>
        <w:rPr>
          <w:rFonts w:ascii="Arial" w:hAnsi="Arial" w:cs="Arial"/>
          <w:sz w:val="22"/>
          <w:szCs w:val="22"/>
          <w:u w:val="single"/>
        </w:rPr>
      </w:pPr>
    </w:p>
    <w:p w:rsidR="00C70B36" w:rsidRPr="001318B9" w:rsidRDefault="00646227" w:rsidP="00C70B36">
      <w:pPr>
        <w:rPr>
          <w:rFonts w:ascii="Arial" w:hAnsi="Arial" w:cs="Arial"/>
          <w:sz w:val="22"/>
          <w:szCs w:val="22"/>
        </w:rPr>
      </w:pPr>
      <w:r>
        <w:rPr>
          <w:rFonts w:ascii="Arial" w:hAnsi="Arial" w:cs="Arial"/>
          <w:sz w:val="22"/>
          <w:szCs w:val="22"/>
        </w:rPr>
        <w:t>Mme</w:t>
      </w:r>
      <w:bookmarkStart w:id="1" w:name="_GoBack"/>
      <w:bookmarkEnd w:id="1"/>
      <w:r w:rsidR="00C70B36"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9835D9">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851A7D" w:rsidRDefault="00851A7D" w:rsidP="009835D9">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p w:rsidR="009835D9" w:rsidRDefault="009835D9">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646227">
              <w:rPr>
                <w:sz w:val="22"/>
                <w:szCs w:val="22"/>
              </w:rPr>
            </w:r>
            <w:r w:rsidR="00646227">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646227">
              <w:rPr>
                <w:sz w:val="22"/>
                <w:szCs w:val="22"/>
              </w:rPr>
            </w:r>
            <w:r w:rsidR="00646227">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851A7D">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851A7D">
      <w:pPr>
        <w:pStyle w:val="RedTxt"/>
        <w:numPr>
          <w:ilvl w:val="0"/>
          <w:numId w:val="12"/>
        </w:numPr>
        <w:ind w:left="1134"/>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646227">
        <w:rPr>
          <w:rFonts w:ascii="Arial" w:hAnsi="Arial" w:cs="Arial"/>
          <w:sz w:val="24"/>
        </w:rPr>
      </w:r>
      <w:r w:rsidR="00646227">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646227">
        <w:rPr>
          <w:rFonts w:ascii="Arial" w:hAnsi="Arial" w:cs="Arial"/>
          <w:sz w:val="22"/>
          <w:szCs w:val="22"/>
        </w:rPr>
      </w:r>
      <w:r w:rsidR="00646227">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646227">
            <w:rPr>
              <w:rStyle w:val="Numrodepage"/>
              <w:noProof/>
              <w:sz w:val="16"/>
              <w:szCs w:val="16"/>
            </w:rPr>
            <w:t>2</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646227">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422126DA"/>
    <w:multiLevelType w:val="hybridMultilevel"/>
    <w:tmpl w:val="2C2AD378"/>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1"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6"/>
  </w:num>
  <w:num w:numId="5">
    <w:abstractNumId w:val="7"/>
  </w:num>
  <w:num w:numId="6">
    <w:abstractNumId w:val="2"/>
  </w:num>
  <w:num w:numId="7">
    <w:abstractNumId w:val="5"/>
  </w:num>
  <w:num w:numId="8">
    <w:abstractNumId w:val="8"/>
  </w:num>
  <w:num w:numId="9">
    <w:abstractNumId w:val="11"/>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6227"/>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8036A"/>
    <w:rsid w:val="00791E6C"/>
    <w:rsid w:val="007A1256"/>
    <w:rsid w:val="007B2106"/>
    <w:rsid w:val="007D0182"/>
    <w:rsid w:val="007D7817"/>
    <w:rsid w:val="00821526"/>
    <w:rsid w:val="00830ABE"/>
    <w:rsid w:val="00846F15"/>
    <w:rsid w:val="00851A7D"/>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835D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455EA"/>
    <w:rsid w:val="00B673DD"/>
    <w:rsid w:val="00B75118"/>
    <w:rsid w:val="00B777CD"/>
    <w:rsid w:val="00B80241"/>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7462A"/>
    <w:rsid w:val="00D815CD"/>
    <w:rsid w:val="00D83E1B"/>
    <w:rsid w:val="00DA1C53"/>
    <w:rsid w:val="00DB59C1"/>
    <w:rsid w:val="00DC3C8C"/>
    <w:rsid w:val="00DD63E4"/>
    <w:rsid w:val="00DE5032"/>
    <w:rsid w:val="00DF63ED"/>
    <w:rsid w:val="00DF7302"/>
    <w:rsid w:val="00E217D9"/>
    <w:rsid w:val="00E30B1D"/>
    <w:rsid w:val="00E33488"/>
    <w:rsid w:val="00E35E82"/>
    <w:rsid w:val="00E42A15"/>
    <w:rsid w:val="00E4452D"/>
    <w:rsid w:val="00EA2398"/>
    <w:rsid w:val="00EB35B1"/>
    <w:rsid w:val="00ED3AC4"/>
    <w:rsid w:val="00EE65F3"/>
    <w:rsid w:val="00F127E0"/>
    <w:rsid w:val="00F26CD9"/>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310BF6F6"/>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4C3A6-28D4-49D4-AD2C-76549168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7</Pages>
  <Words>1468</Words>
  <Characters>11122</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12565</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9</cp:revision>
  <cp:lastPrinted>2017-05-23T06:59:00Z</cp:lastPrinted>
  <dcterms:created xsi:type="dcterms:W3CDTF">2023-05-10T13:09:00Z</dcterms:created>
  <dcterms:modified xsi:type="dcterms:W3CDTF">2023-06-09T19:15:00Z</dcterms:modified>
</cp:coreProperties>
</file>